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773DA" w14:textId="77777777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5F94400B" w14:textId="05152EEA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Wilford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5569DBA2" w14:textId="77777777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BB66F" w14:textId="77777777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29F56" w14:textId="77777777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0C176602" w14:textId="77777777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Darcy(q.v.).</w:t>
      </w:r>
    </w:p>
    <w:p w14:paraId="78B1244E" w14:textId="77777777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24-406)</w:t>
      </w:r>
    </w:p>
    <w:p w14:paraId="3ECAAC69" w14:textId="77777777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51D87" w14:textId="77777777" w:rsidR="00542857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8A6E4D" w14:textId="77777777" w:rsidR="00542857" w:rsidRPr="00DD229A" w:rsidRDefault="00542857" w:rsidP="005428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7B1F6D17" w14:textId="37B66AE6" w:rsidR="00BA00AB" w:rsidRPr="0054285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428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43A60" w14:textId="77777777" w:rsidR="00542857" w:rsidRDefault="00542857" w:rsidP="009139A6">
      <w:r>
        <w:separator/>
      </w:r>
    </w:p>
  </w:endnote>
  <w:endnote w:type="continuationSeparator" w:id="0">
    <w:p w14:paraId="05E8F154" w14:textId="77777777" w:rsidR="00542857" w:rsidRDefault="005428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0DD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14C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AFB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90A81" w14:textId="77777777" w:rsidR="00542857" w:rsidRDefault="00542857" w:rsidP="009139A6">
      <w:r>
        <w:separator/>
      </w:r>
    </w:p>
  </w:footnote>
  <w:footnote w:type="continuationSeparator" w:id="0">
    <w:p w14:paraId="41F148A1" w14:textId="77777777" w:rsidR="00542857" w:rsidRDefault="005428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56D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FE9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CC2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857"/>
    <w:rsid w:val="000666E0"/>
    <w:rsid w:val="002510B7"/>
    <w:rsid w:val="0054285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D5EB3"/>
  <w15:chartTrackingRefBased/>
  <w15:docId w15:val="{E0805913-D1CB-4C76-B356-D776E67E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2021-03-28T16:19:00Z</dcterms:created>
  <dcterms:modified xsi:type="dcterms:W3CDTF">2021-03-28T16:19:00Z</dcterms:modified>
</cp:coreProperties>
</file>